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1655A" w14:textId="77777777" w:rsidR="008A593B" w:rsidRDefault="008A593B" w:rsidP="008A59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Reginald CHURCHE</w:t>
      </w:r>
      <w:r>
        <w:rPr>
          <w:rFonts w:ascii="Times New Roman" w:hAnsi="Times New Roman" w:cs="Times New Roman"/>
        </w:rPr>
        <w:t xml:space="preserve">       (fl.1483)</w:t>
      </w:r>
    </w:p>
    <w:p w14:paraId="5D79EF2E" w14:textId="77777777" w:rsidR="008A593B" w:rsidRDefault="008A593B" w:rsidP="008A59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Bury </w:t>
      </w:r>
      <w:proofErr w:type="spellStart"/>
      <w:r>
        <w:rPr>
          <w:rFonts w:ascii="Times New Roman" w:hAnsi="Times New Roman" w:cs="Times New Roman"/>
        </w:rPr>
        <w:t>St.Edmunds</w:t>
      </w:r>
      <w:proofErr w:type="spellEnd"/>
      <w:r>
        <w:rPr>
          <w:rFonts w:ascii="Times New Roman" w:hAnsi="Times New Roman" w:cs="Times New Roman"/>
        </w:rPr>
        <w:t>. Founder.</w:t>
      </w:r>
    </w:p>
    <w:p w14:paraId="29D9AE79" w14:textId="77777777" w:rsidR="008A593B" w:rsidRDefault="008A593B" w:rsidP="008A593B">
      <w:pPr>
        <w:rPr>
          <w:rFonts w:ascii="Times New Roman" w:hAnsi="Times New Roman" w:cs="Times New Roman"/>
        </w:rPr>
      </w:pPr>
    </w:p>
    <w:p w14:paraId="1F072DFA" w14:textId="77777777" w:rsidR="008A593B" w:rsidRDefault="008A593B" w:rsidP="008A593B">
      <w:pPr>
        <w:rPr>
          <w:rFonts w:ascii="Times New Roman" w:hAnsi="Times New Roman" w:cs="Times New Roman"/>
        </w:rPr>
      </w:pPr>
    </w:p>
    <w:p w14:paraId="717B9760" w14:textId="77777777" w:rsidR="008A593B" w:rsidRDefault="008A593B" w:rsidP="008A59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debt against Thomas Revell of Woolpit, Suffolk(q.v.).</w:t>
      </w:r>
    </w:p>
    <w:p w14:paraId="2D6B29A0" w14:textId="77777777" w:rsidR="008A593B" w:rsidRDefault="008A593B" w:rsidP="008A59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03289A66" w14:textId="77777777" w:rsidR="008A593B" w:rsidRDefault="008A593B" w:rsidP="008A593B">
      <w:pPr>
        <w:rPr>
          <w:rFonts w:ascii="Times New Roman" w:hAnsi="Times New Roman" w:cs="Times New Roman"/>
        </w:rPr>
      </w:pPr>
    </w:p>
    <w:p w14:paraId="47B7E22B" w14:textId="77777777" w:rsidR="008A593B" w:rsidRDefault="008A593B" w:rsidP="008A593B">
      <w:pPr>
        <w:rPr>
          <w:rFonts w:ascii="Times New Roman" w:hAnsi="Times New Roman" w:cs="Times New Roman"/>
        </w:rPr>
      </w:pPr>
    </w:p>
    <w:p w14:paraId="746C5E6B" w14:textId="77777777" w:rsidR="008A593B" w:rsidRDefault="008A593B" w:rsidP="008A59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July 2019</w:t>
      </w:r>
    </w:p>
    <w:p w14:paraId="6D6D24AE" w14:textId="77777777" w:rsidR="006B2F86" w:rsidRPr="00E71FC3" w:rsidRDefault="008A59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D144B" w14:textId="77777777" w:rsidR="008A593B" w:rsidRDefault="008A593B" w:rsidP="00E71FC3">
      <w:r>
        <w:separator/>
      </w:r>
    </w:p>
  </w:endnote>
  <w:endnote w:type="continuationSeparator" w:id="0">
    <w:p w14:paraId="5F507CA1" w14:textId="77777777" w:rsidR="008A593B" w:rsidRDefault="008A593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083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505EC" w14:textId="77777777" w:rsidR="008A593B" w:rsidRDefault="008A593B" w:rsidP="00E71FC3">
      <w:r>
        <w:separator/>
      </w:r>
    </w:p>
  </w:footnote>
  <w:footnote w:type="continuationSeparator" w:id="0">
    <w:p w14:paraId="153CDBFA" w14:textId="77777777" w:rsidR="008A593B" w:rsidRDefault="008A593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93B"/>
    <w:rsid w:val="001A7C09"/>
    <w:rsid w:val="00577BD5"/>
    <w:rsid w:val="00656CBA"/>
    <w:rsid w:val="006A1F77"/>
    <w:rsid w:val="00733BE7"/>
    <w:rsid w:val="008A593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5BAAA"/>
  <w15:chartTrackingRefBased/>
  <w15:docId w15:val="{FA015A89-1D2C-402A-A264-2DD9B2C98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93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2019-07-17T20:07:00Z</dcterms:created>
  <dcterms:modified xsi:type="dcterms:W3CDTF">2019-07-17T20:08:00Z</dcterms:modified>
</cp:coreProperties>
</file>